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9F40" w14:textId="036856A2" w:rsidR="00512DCA" w:rsidRPr="001D2FBF" w:rsidRDefault="00512DCA" w:rsidP="00512DCA">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364959">
        <w:rPr>
          <w:rFonts w:ascii="Arial" w:hAnsi="Arial" w:cs="Arial"/>
          <w:b/>
          <w:sz w:val="24"/>
          <w:szCs w:val="28"/>
        </w:rPr>
        <w:t>6</w:t>
      </w:r>
      <w:r w:rsidR="000E2B16">
        <w:rPr>
          <w:rFonts w:ascii="Arial" w:hAnsi="Arial" w:cs="Arial"/>
          <w:b/>
          <w:sz w:val="24"/>
          <w:szCs w:val="28"/>
        </w:rPr>
        <w:t xml:space="preserve"> bis-e</w:t>
      </w:r>
      <w:r w:rsidRPr="001D2FBF">
        <w:rPr>
          <w:rFonts w:ascii="Arial" w:hAnsi="Arial" w:cs="Arial"/>
          <w:b/>
          <w:sz w:val="24"/>
          <w:szCs w:val="28"/>
        </w:rPr>
        <w:tab/>
      </w:r>
      <w:bookmarkStart w:id="0" w:name="_GoBack"/>
      <w:r>
        <w:rPr>
          <w:rFonts w:ascii="Arial" w:hAnsi="Arial" w:cs="Arial"/>
          <w:b/>
          <w:sz w:val="24"/>
          <w:szCs w:val="28"/>
        </w:rPr>
        <w:t xml:space="preserve">           </w:t>
      </w:r>
      <w:r w:rsidR="00AC2C48" w:rsidRPr="00C43822">
        <w:rPr>
          <w:rFonts w:ascii="Arial" w:hAnsi="Arial" w:cs="Arial"/>
          <w:b/>
          <w:sz w:val="24"/>
          <w:szCs w:val="28"/>
        </w:rPr>
        <w:t>R4-2304516</w:t>
      </w:r>
      <w:bookmarkEnd w:id="0"/>
    </w:p>
    <w:p w14:paraId="21C12DDF" w14:textId="21F5A14E" w:rsidR="00512DCA" w:rsidRPr="00364959" w:rsidRDefault="000E2B16" w:rsidP="00512DCA">
      <w:pPr>
        <w:spacing w:after="120"/>
        <w:ind w:left="1985" w:hanging="1985"/>
        <w:rPr>
          <w:rFonts w:ascii="Arial" w:hAnsi="Arial" w:cs="Arial"/>
          <w:b/>
          <w:sz w:val="24"/>
          <w:szCs w:val="28"/>
        </w:rPr>
      </w:pPr>
      <w:r w:rsidRPr="000E2B16">
        <w:rPr>
          <w:rFonts w:ascii="Arial" w:hAnsi="Arial" w:cs="Arial"/>
          <w:b/>
          <w:sz w:val="24"/>
          <w:szCs w:val="28"/>
        </w:rPr>
        <w:t>Electronic Meeting, April 17 -26</w:t>
      </w:r>
      <w:r w:rsidR="00364959" w:rsidRPr="00364959">
        <w:rPr>
          <w:rFonts w:ascii="Arial" w:hAnsi="Arial" w:cs="Arial"/>
          <w:b/>
          <w:sz w:val="24"/>
          <w:szCs w:val="28"/>
        </w:rPr>
        <w:t>, 2023</w:t>
      </w:r>
    </w:p>
    <w:p w14:paraId="0B0992C4" w14:textId="77777777" w:rsidR="00512DCA" w:rsidRPr="00C17A63" w:rsidRDefault="00512DCA" w:rsidP="00512DCA">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E5261F">
        <w:rPr>
          <w:rFonts w:ascii="Arial" w:hAnsi="Arial" w:cs="Arial"/>
          <w:bCs/>
        </w:rPr>
        <w:t>LS on priority for MUSIM gaps</w:t>
      </w:r>
    </w:p>
    <w:p w14:paraId="09501903" w14:textId="77777777" w:rsidR="00512DCA" w:rsidRPr="00C17A63" w:rsidRDefault="00512DCA" w:rsidP="00512DCA">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14:paraId="60DC3738" w14:textId="77777777" w:rsidR="00512DCA" w:rsidRPr="00C17A63" w:rsidRDefault="00512DCA" w:rsidP="00512DCA">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Pr>
          <w:rFonts w:ascii="Arial" w:hAnsi="Arial" w:cs="Arial"/>
          <w:bCs/>
        </w:rPr>
        <w:t>8</w:t>
      </w:r>
    </w:p>
    <w:p w14:paraId="7B3F42D8" w14:textId="77777777" w:rsidR="00512DCA" w:rsidRPr="00C17A63" w:rsidRDefault="00512DCA" w:rsidP="00512DCA">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44F46110" w14:textId="77777777" w:rsidR="00512DCA" w:rsidRPr="00001F26" w:rsidRDefault="00512DCA" w:rsidP="00512DCA">
      <w:pPr>
        <w:spacing w:after="60"/>
        <w:ind w:left="1985" w:hanging="1985"/>
        <w:rPr>
          <w:rFonts w:ascii="Arial" w:hAnsi="Arial" w:cs="Arial"/>
          <w:b/>
          <w:highlight w:val="yellow"/>
        </w:rPr>
      </w:pPr>
    </w:p>
    <w:p w14:paraId="6E3C81BF" w14:textId="77777777" w:rsidR="00512DCA" w:rsidRPr="000921EB" w:rsidRDefault="00512DCA" w:rsidP="00512DCA">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24A5B8C" w14:textId="77777777" w:rsidR="00512DCA" w:rsidRPr="000921EB" w:rsidRDefault="00512DCA" w:rsidP="00512DCA">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9A6D7B6" w14:textId="77777777" w:rsidR="00512DCA" w:rsidRPr="000921EB" w:rsidRDefault="00512DCA" w:rsidP="00512DCA">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30AE3065" w14:textId="77777777" w:rsidR="00512DCA" w:rsidRPr="000921EB" w:rsidRDefault="00512DCA" w:rsidP="00512DCA">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5834CEA"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Name:</w:t>
      </w:r>
      <w:r w:rsidRPr="00E214B3">
        <w:rPr>
          <w:rFonts w:eastAsia="宋体"/>
          <w:bCs/>
          <w:sz w:val="20"/>
        </w:rPr>
        <w:tab/>
        <w:t xml:space="preserve">xusheng </w:t>
      </w:r>
      <w:r w:rsidRPr="00E214B3">
        <w:rPr>
          <w:rFonts w:eastAsia="宋体" w:hint="eastAsia"/>
          <w:bCs/>
          <w:sz w:val="20"/>
        </w:rPr>
        <w:t>wei</w:t>
      </w:r>
      <w:r w:rsidRPr="00E214B3">
        <w:rPr>
          <w:rFonts w:eastAsia="宋体"/>
          <w:bCs/>
          <w:sz w:val="20"/>
        </w:rPr>
        <w:tab/>
      </w:r>
    </w:p>
    <w:p w14:paraId="392A65A8"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E-mail Address:</w:t>
      </w:r>
      <w:r w:rsidRPr="00E214B3">
        <w:rPr>
          <w:rFonts w:eastAsia="宋体"/>
          <w:bCs/>
          <w:sz w:val="20"/>
        </w:rPr>
        <w:tab/>
        <w:t>xusheng.wei@vivo.com</w:t>
      </w:r>
    </w:p>
    <w:p w14:paraId="2A8A9DCC" w14:textId="77777777" w:rsidR="00512DCA" w:rsidRPr="000921EB" w:rsidRDefault="00512DCA" w:rsidP="00512DCA">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2D464B1" w14:textId="77777777" w:rsidR="00512DCA" w:rsidRPr="00001F26" w:rsidRDefault="00512DCA" w:rsidP="00512DCA">
      <w:pPr>
        <w:pBdr>
          <w:bottom w:val="single" w:sz="4" w:space="1" w:color="auto"/>
        </w:pBdr>
        <w:rPr>
          <w:rFonts w:ascii="Arial" w:hAnsi="Arial" w:cs="Arial"/>
          <w:highlight w:val="yellow"/>
        </w:rPr>
      </w:pPr>
    </w:p>
    <w:p w14:paraId="49279C03" w14:textId="77777777" w:rsidR="00512DCA" w:rsidRPr="000921EB" w:rsidRDefault="00512DCA" w:rsidP="00512DCA">
      <w:pPr>
        <w:spacing w:after="120"/>
        <w:rPr>
          <w:rFonts w:ascii="Arial" w:hAnsi="Arial" w:cs="Arial"/>
          <w:b/>
        </w:rPr>
      </w:pPr>
      <w:r w:rsidRPr="000921EB">
        <w:rPr>
          <w:rFonts w:ascii="Arial" w:hAnsi="Arial" w:cs="Arial"/>
          <w:b/>
        </w:rPr>
        <w:t>1. Overall Description:</w:t>
      </w:r>
    </w:p>
    <w:p w14:paraId="7369F76B" w14:textId="00F49746" w:rsidR="00512DCA" w:rsidRDefault="00512DCA" w:rsidP="00512DCA">
      <w:pPr>
        <w:spacing w:after="0"/>
        <w:rPr>
          <w:rFonts w:ascii="Arial" w:hAnsi="Arial" w:cs="Arial"/>
          <w:iCs/>
          <w:strike/>
          <w:kern w:val="2"/>
        </w:rPr>
      </w:pPr>
    </w:p>
    <w:p w14:paraId="6163E7E4" w14:textId="77777777" w:rsidR="00A0091D" w:rsidRDefault="00A0091D" w:rsidP="00A0091D">
      <w:pPr>
        <w:spacing w:after="120"/>
        <w:jc w:val="both"/>
        <w:rPr>
          <w:rFonts w:ascii="Arial" w:hAnsi="Arial" w:cs="Arial"/>
        </w:rPr>
      </w:pPr>
      <w:r w:rsidRPr="000921EB">
        <w:rPr>
          <w:rFonts w:ascii="Arial" w:hAnsi="Arial" w:cs="Arial"/>
        </w:rPr>
        <w:t xml:space="preserve">RAN4 </w:t>
      </w:r>
      <w:r>
        <w:rPr>
          <w:rFonts w:ascii="Arial" w:hAnsi="Arial" w:cs="Arial"/>
        </w:rPr>
        <w:t>has discussed and achieved the following agreements on priority for MUSIM gaps:</w:t>
      </w:r>
    </w:p>
    <w:p w14:paraId="72AACC6A" w14:textId="77777777" w:rsidR="0026164D" w:rsidRDefault="0026164D" w:rsidP="0026164D">
      <w:pPr>
        <w:autoSpaceDE/>
        <w:autoSpaceDN/>
        <w:adjustRightInd/>
        <w:spacing w:after="120"/>
        <w:rPr>
          <w:rFonts w:ascii="Arial" w:hAnsi="Arial" w:cs="Arial"/>
        </w:rPr>
      </w:pPr>
      <w:r>
        <w:rPr>
          <w:rFonts w:ascii="Arial" w:hAnsi="Arial" w:cs="Arial"/>
        </w:rPr>
        <w:t>Agreements at RAN4 106 meeting:</w:t>
      </w:r>
    </w:p>
    <w:p w14:paraId="44FC073B" w14:textId="637AA222" w:rsidR="000E1AB5" w:rsidRPr="0026164D" w:rsidRDefault="000E1AB5" w:rsidP="0026164D">
      <w:pPr>
        <w:autoSpaceDE/>
        <w:autoSpaceDN/>
        <w:adjustRightInd/>
        <w:spacing w:after="120"/>
        <w:rPr>
          <w:rFonts w:ascii="Arial" w:hAnsi="Arial" w:cs="Arial"/>
        </w:rPr>
      </w:pPr>
      <w:r w:rsidRPr="0026164D">
        <w:rPr>
          <w:rFonts w:ascii="Arial" w:hAnsi="Arial" w:cs="Arial"/>
        </w:rPr>
        <w:t xml:space="preserve">When requesting </w:t>
      </w:r>
      <w:r w:rsidR="00792848" w:rsidRPr="0026164D">
        <w:rPr>
          <w:rFonts w:ascii="Arial" w:hAnsi="Arial" w:cs="Arial"/>
        </w:rPr>
        <w:t xml:space="preserve">periodic </w:t>
      </w:r>
      <w:r w:rsidRPr="0026164D">
        <w:rPr>
          <w:rFonts w:ascii="Arial" w:hAnsi="Arial" w:cs="Arial"/>
        </w:rPr>
        <w:t>MUSIM gap</w:t>
      </w:r>
      <w:r w:rsidR="00213FCA" w:rsidRPr="0026164D">
        <w:rPr>
          <w:rFonts w:ascii="Arial" w:hAnsi="Arial" w:cs="Arial"/>
        </w:rPr>
        <w:t>(s)</w:t>
      </w:r>
      <w:r w:rsidRPr="0026164D">
        <w:rPr>
          <w:rFonts w:ascii="Arial" w:hAnsi="Arial" w:cs="Arial"/>
        </w:rPr>
        <w:t xml:space="preserve"> UE can provide an assistance information for gap priority selection</w:t>
      </w:r>
    </w:p>
    <w:p w14:paraId="3FF83558" w14:textId="76E4489F" w:rsidR="000E1AB5" w:rsidRPr="00A75A43" w:rsidRDefault="000E1AB5" w:rsidP="00A40CFD">
      <w:pPr>
        <w:pStyle w:val="affd"/>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UE can optionally indicate its preferred priority for all or a subset MUSIM gaps</w:t>
      </w:r>
    </w:p>
    <w:p w14:paraId="30234663" w14:textId="076BD9F3" w:rsidR="000E1AB5" w:rsidRPr="00A75A43" w:rsidRDefault="000E1AB5" w:rsidP="00A40CFD">
      <w:pPr>
        <w:pStyle w:val="affd"/>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It is up to NW A on how to use this information</w:t>
      </w:r>
    </w:p>
    <w:p w14:paraId="7029F0A9" w14:textId="69FF8651" w:rsidR="00FA5F24" w:rsidRDefault="009D69BD" w:rsidP="00942155">
      <w:pPr>
        <w:autoSpaceDE/>
        <w:autoSpaceDN/>
        <w:adjustRightInd/>
        <w:spacing w:after="120"/>
        <w:rPr>
          <w:rFonts w:ascii="Arial" w:hAnsi="Arial" w:cs="Arial"/>
        </w:rPr>
      </w:pPr>
      <w:r>
        <w:rPr>
          <w:rFonts w:ascii="Arial" w:hAnsi="Arial" w:cs="Arial"/>
        </w:rPr>
        <w:t xml:space="preserve">At RAN4 106 bis-e meeting </w:t>
      </w:r>
      <w:r w:rsidR="0026164D">
        <w:rPr>
          <w:rFonts w:ascii="Arial" w:hAnsi="Arial" w:cs="Arial"/>
        </w:rPr>
        <w:t>RAN4 further agrees that when UE provide an assistance information for gap priority, UE will use 2 bits to indicate relative priority levels within MUSIM gaps requested to be configured by that UE.</w:t>
      </w:r>
    </w:p>
    <w:p w14:paraId="3E2E9A6F" w14:textId="1CC3C976" w:rsidR="00D24986" w:rsidRDefault="00FA5F24" w:rsidP="00942155">
      <w:pPr>
        <w:autoSpaceDE/>
        <w:autoSpaceDN/>
        <w:adjustRightInd/>
        <w:spacing w:after="120"/>
        <w:rPr>
          <w:rFonts w:ascii="Arial" w:hAnsi="Arial" w:cs="Arial"/>
        </w:rPr>
      </w:pPr>
      <w:r>
        <w:rPr>
          <w:rFonts w:ascii="Arial" w:hAnsi="Arial" w:cs="Arial"/>
        </w:rPr>
        <w:t xml:space="preserve">It is possible that priority levels for different MUSIM gaps indicated by UE are identical. </w:t>
      </w:r>
    </w:p>
    <w:p w14:paraId="21643A9D" w14:textId="08A3D303" w:rsidR="00942155" w:rsidRPr="00050DAE" w:rsidRDefault="00737952" w:rsidP="00A0091D">
      <w:pPr>
        <w:autoSpaceDE/>
        <w:autoSpaceDN/>
        <w:adjustRightInd/>
        <w:spacing w:after="120"/>
        <w:rPr>
          <w:rFonts w:ascii="Arial" w:hAnsi="Arial" w:cs="Arial"/>
          <w:lang w:val="x-none"/>
        </w:rPr>
      </w:pPr>
      <w:r>
        <w:rPr>
          <w:rFonts w:ascii="Arial" w:hAnsi="Arial" w:cs="Arial"/>
        </w:rPr>
        <w:t xml:space="preserve">RAN4 agrees to introduce priority level for aperiodic MUSIM gaps. </w:t>
      </w:r>
      <w:r w:rsidR="004F1B06">
        <w:rPr>
          <w:rFonts w:ascii="Arial" w:hAnsi="Arial" w:cs="Arial"/>
        </w:rPr>
        <w:t xml:space="preserve">The highest priority level will always be assigned to </w:t>
      </w:r>
      <w:r w:rsidR="00B72C40">
        <w:rPr>
          <w:rFonts w:ascii="Arial" w:hAnsi="Arial" w:cs="Arial"/>
        </w:rPr>
        <w:t xml:space="preserve">aperiodic MUSIM gap </w:t>
      </w:r>
      <w:r w:rsidR="004F1B06">
        <w:rPr>
          <w:rFonts w:ascii="Arial" w:hAnsi="Arial" w:cs="Arial"/>
        </w:rPr>
        <w:t xml:space="preserve">by NW A. </w:t>
      </w:r>
      <w:r w:rsidR="00B72C40">
        <w:rPr>
          <w:rFonts w:ascii="Arial" w:hAnsi="Arial" w:cs="Arial"/>
        </w:rPr>
        <w:t xml:space="preserve"> </w:t>
      </w:r>
    </w:p>
    <w:p w14:paraId="45765419" w14:textId="72D833A4" w:rsidR="00A0091D" w:rsidRPr="00C94BD7" w:rsidRDefault="00A0091D" w:rsidP="00A0091D">
      <w:pPr>
        <w:spacing w:after="0"/>
        <w:jc w:val="both"/>
        <w:rPr>
          <w:rFonts w:ascii="Arial" w:hAnsi="Arial" w:cs="Arial"/>
          <w:lang w:val="en-US"/>
        </w:rPr>
      </w:pPr>
      <w:r w:rsidRPr="00C94BD7">
        <w:rPr>
          <w:rFonts w:ascii="Arial" w:hAnsi="Arial" w:cs="Arial"/>
          <w:lang w:val="en-US"/>
        </w:rPr>
        <w:t xml:space="preserve">RAN4 respectfully asks RAN2 to take the above information into account and design corresponding </w:t>
      </w:r>
      <w:r w:rsidR="00D31B20">
        <w:rPr>
          <w:rFonts w:ascii="Arial" w:hAnsi="Arial" w:cs="Arial"/>
          <w:lang w:val="en-US"/>
        </w:rPr>
        <w:t xml:space="preserve">signaling </w:t>
      </w:r>
      <w:r w:rsidRPr="00C94BD7">
        <w:rPr>
          <w:rFonts w:ascii="Arial" w:hAnsi="Arial" w:cs="Arial"/>
          <w:lang w:val="en-US"/>
        </w:rPr>
        <w:t xml:space="preserve">in their future work.  </w:t>
      </w:r>
    </w:p>
    <w:p w14:paraId="425C1379" w14:textId="77777777" w:rsidR="00A0091D" w:rsidRPr="00A0091D" w:rsidRDefault="00A0091D" w:rsidP="00512DCA">
      <w:pPr>
        <w:spacing w:after="0"/>
        <w:rPr>
          <w:rFonts w:ascii="Arial" w:hAnsi="Arial" w:cs="Arial"/>
          <w:iCs/>
          <w:strike/>
          <w:kern w:val="2"/>
          <w:lang w:val="en-US"/>
        </w:rPr>
      </w:pPr>
    </w:p>
    <w:p w14:paraId="4345C233" w14:textId="77777777" w:rsidR="00512DCA" w:rsidRPr="000921EB" w:rsidRDefault="00512DCA" w:rsidP="00512DCA">
      <w:pPr>
        <w:spacing w:after="120"/>
        <w:rPr>
          <w:rFonts w:ascii="Arial" w:hAnsi="Arial" w:cs="Arial"/>
          <w:b/>
        </w:rPr>
      </w:pPr>
      <w:r w:rsidRPr="000921EB">
        <w:rPr>
          <w:rFonts w:ascii="Arial" w:hAnsi="Arial" w:cs="Arial"/>
          <w:b/>
        </w:rPr>
        <w:t xml:space="preserve">2. To RAN WG2 group. </w:t>
      </w:r>
    </w:p>
    <w:p w14:paraId="017B319D" w14:textId="148F7B44" w:rsidR="001C6562" w:rsidRDefault="00512DCA" w:rsidP="001C6562">
      <w:pPr>
        <w:spacing w:after="0"/>
      </w:pPr>
      <w:r w:rsidRPr="000921EB">
        <w:rPr>
          <w:rFonts w:ascii="Arial" w:hAnsi="Arial" w:cs="Arial"/>
          <w:b/>
        </w:rPr>
        <w:t xml:space="preserve">ACTION: </w:t>
      </w:r>
      <w:r w:rsidR="001C6562" w:rsidRPr="00DA1BD0">
        <w:rPr>
          <w:rFonts w:ascii="Arial" w:hAnsi="Arial" w:cs="Arial"/>
          <w:bCs/>
        </w:rPr>
        <w:t xml:space="preserve">RAN4 respectfully asks RAN2 to take the above information into account </w:t>
      </w:r>
      <w:r w:rsidR="001C6562">
        <w:rPr>
          <w:rFonts w:ascii="Arial" w:hAnsi="Arial" w:cs="Arial"/>
          <w:bCs/>
        </w:rPr>
        <w:t>and design corresponding signalling in</w:t>
      </w:r>
      <w:r w:rsidR="001C6562" w:rsidRPr="00DA1BD0">
        <w:rPr>
          <w:rFonts w:ascii="Arial" w:hAnsi="Arial" w:cs="Arial"/>
          <w:bCs/>
        </w:rPr>
        <w:t xml:space="preserve"> their future work.</w:t>
      </w:r>
      <w:r w:rsidR="001C6562">
        <w:t xml:space="preserve"> </w:t>
      </w:r>
      <w:r w:rsidR="001C6562" w:rsidRPr="00976446">
        <w:t xml:space="preserve"> </w:t>
      </w:r>
    </w:p>
    <w:p w14:paraId="0DAFEF45" w14:textId="004F68FC" w:rsidR="00512DCA" w:rsidRPr="000921EB" w:rsidRDefault="00512DCA" w:rsidP="001C6562">
      <w:pPr>
        <w:spacing w:before="120" w:after="120"/>
        <w:jc w:val="both"/>
        <w:rPr>
          <w:rFonts w:ascii="Arial" w:hAnsi="Arial" w:cs="Arial"/>
        </w:rPr>
      </w:pPr>
    </w:p>
    <w:p w14:paraId="317AE6AF" w14:textId="77777777" w:rsidR="00512DCA" w:rsidRPr="000921EB" w:rsidRDefault="00512DCA" w:rsidP="00512DCA">
      <w:pPr>
        <w:spacing w:after="120"/>
        <w:rPr>
          <w:rFonts w:ascii="Arial" w:hAnsi="Arial" w:cs="Arial"/>
          <w:b/>
        </w:rPr>
      </w:pPr>
      <w:r w:rsidRPr="000921EB">
        <w:rPr>
          <w:rFonts w:ascii="Arial" w:hAnsi="Arial" w:cs="Arial"/>
          <w:b/>
        </w:rPr>
        <w:t>3. Date of Next TSG-RAN WG4 Meetings:</w:t>
      </w:r>
    </w:p>
    <w:p w14:paraId="7241D46E" w14:textId="447B0215" w:rsidR="00177A9F" w:rsidRDefault="00177A9F" w:rsidP="00177A9F">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7 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00573698">
        <w:rPr>
          <w:rFonts w:ascii="Arial" w:hAnsi="Arial" w:cs="Arial"/>
          <w:bCs/>
        </w:rPr>
        <w:t xml:space="preserve"> </w:t>
      </w:r>
      <w:r>
        <w:rPr>
          <w:rFonts w:ascii="Arial" w:hAnsi="Arial" w:cs="Arial"/>
          <w:bCs/>
        </w:rPr>
        <w:t>22</w:t>
      </w:r>
      <w:r w:rsidR="00573698">
        <w:rPr>
          <w:rFonts w:ascii="Arial" w:hAnsi="Arial" w:cs="Arial"/>
          <w:bCs/>
        </w:rPr>
        <w:t xml:space="preserve"> -</w:t>
      </w:r>
      <w:r>
        <w:rPr>
          <w:rFonts w:ascii="Arial" w:hAnsi="Arial" w:cs="Arial"/>
          <w:bCs/>
        </w:rPr>
        <w:t xml:space="preserve"> 26, May, 2023 </w:t>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Pr>
          <w:rFonts w:ascii="Arial" w:hAnsi="Arial" w:cs="Arial"/>
          <w:bCs/>
        </w:rPr>
        <w:t xml:space="preserve">Korea </w:t>
      </w:r>
    </w:p>
    <w:p w14:paraId="27723525" w14:textId="5DE1E25F" w:rsidR="004063B1" w:rsidRDefault="005E623E" w:rsidP="00A74BAD">
      <w:pPr>
        <w:tabs>
          <w:tab w:val="left" w:pos="3625"/>
        </w:tabs>
        <w:ind w:left="2268" w:hanging="2268"/>
        <w:rPr>
          <w:lang w:val="en-US"/>
        </w:rPr>
      </w:pPr>
      <w:r w:rsidRPr="000921EB">
        <w:rPr>
          <w:rFonts w:ascii="Arial" w:hAnsi="Arial" w:cs="Arial"/>
          <w:bCs/>
        </w:rPr>
        <w:t>TSG-RAN4 Meeting #10</w:t>
      </w:r>
      <w:r>
        <w:rPr>
          <w:rFonts w:ascii="Arial" w:hAnsi="Arial" w:cs="Arial"/>
          <w:bCs/>
        </w:rPr>
        <w:t>8 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Pr>
          <w:rFonts w:ascii="Arial" w:hAnsi="Arial" w:cs="Arial"/>
          <w:bCs/>
        </w:rPr>
        <w:t xml:space="preserve"> 21 - 25, August, 2023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FR </w:t>
      </w:r>
    </w:p>
    <w:sectPr w:rsidR="004063B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4DC33" w14:textId="77777777" w:rsidR="00F95BCF" w:rsidRDefault="00F95BCF">
      <w:pPr>
        <w:spacing w:after="0"/>
      </w:pPr>
      <w:r>
        <w:separator/>
      </w:r>
    </w:p>
  </w:endnote>
  <w:endnote w:type="continuationSeparator" w:id="0">
    <w:p w14:paraId="2B6DF09A" w14:textId="77777777" w:rsidR="00F95BCF" w:rsidRDefault="00F95BCF">
      <w:pPr>
        <w:spacing w:after="0"/>
      </w:pPr>
      <w:r>
        <w:continuationSeparator/>
      </w:r>
    </w:p>
  </w:endnote>
  <w:endnote w:type="continuationNotice" w:id="1">
    <w:p w14:paraId="2023D6FA" w14:textId="77777777" w:rsidR="00F95BCF" w:rsidRDefault="00F95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1" w:usb1="08070000" w:usb2="00000010" w:usb3="00000000" w:csb0="00020000"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39EE4" w14:textId="77777777" w:rsidR="00F95BCF" w:rsidRDefault="00F95BCF">
      <w:pPr>
        <w:spacing w:after="0"/>
      </w:pPr>
      <w:r>
        <w:separator/>
      </w:r>
    </w:p>
  </w:footnote>
  <w:footnote w:type="continuationSeparator" w:id="0">
    <w:p w14:paraId="21910BC3" w14:textId="77777777" w:rsidR="00F95BCF" w:rsidRDefault="00F95BCF">
      <w:pPr>
        <w:spacing w:after="0"/>
      </w:pPr>
      <w:r>
        <w:continuationSeparator/>
      </w:r>
    </w:p>
  </w:footnote>
  <w:footnote w:type="continuationNotice" w:id="1">
    <w:p w14:paraId="583F69E1" w14:textId="77777777" w:rsidR="00F95BCF" w:rsidRDefault="00F95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8777AD8"/>
    <w:multiLevelType w:val="hybridMultilevel"/>
    <w:tmpl w:val="240AE362"/>
    <w:lvl w:ilvl="0" w:tplc="C7F0FF24">
      <w:start w:val="1"/>
      <w:numFmt w:val="bullet"/>
      <w:lvlText w:val=""/>
      <w:lvlJc w:val="left"/>
      <w:pPr>
        <w:tabs>
          <w:tab w:val="num" w:pos="720"/>
        </w:tabs>
        <w:ind w:left="720" w:hanging="360"/>
      </w:pPr>
      <w:rPr>
        <w:rFonts w:ascii="Wingdings" w:hAnsi="Wingdings" w:hint="default"/>
      </w:rPr>
    </w:lvl>
    <w:lvl w:ilvl="1" w:tplc="99B642FA">
      <w:start w:val="1"/>
      <w:numFmt w:val="bullet"/>
      <w:lvlText w:val=""/>
      <w:lvlJc w:val="left"/>
      <w:pPr>
        <w:tabs>
          <w:tab w:val="num" w:pos="1440"/>
        </w:tabs>
        <w:ind w:left="1440" w:hanging="360"/>
      </w:pPr>
      <w:rPr>
        <w:rFonts w:ascii="Wingdings" w:hAnsi="Wingdings" w:hint="default"/>
      </w:rPr>
    </w:lvl>
    <w:lvl w:ilvl="2" w:tplc="E8BC0BB0" w:tentative="1">
      <w:start w:val="1"/>
      <w:numFmt w:val="bullet"/>
      <w:lvlText w:val=""/>
      <w:lvlJc w:val="left"/>
      <w:pPr>
        <w:tabs>
          <w:tab w:val="num" w:pos="2160"/>
        </w:tabs>
        <w:ind w:left="2160" w:hanging="360"/>
      </w:pPr>
      <w:rPr>
        <w:rFonts w:ascii="Wingdings" w:hAnsi="Wingdings" w:hint="default"/>
      </w:rPr>
    </w:lvl>
    <w:lvl w:ilvl="3" w:tplc="A9581E70" w:tentative="1">
      <w:start w:val="1"/>
      <w:numFmt w:val="bullet"/>
      <w:lvlText w:val=""/>
      <w:lvlJc w:val="left"/>
      <w:pPr>
        <w:tabs>
          <w:tab w:val="num" w:pos="2880"/>
        </w:tabs>
        <w:ind w:left="2880" w:hanging="360"/>
      </w:pPr>
      <w:rPr>
        <w:rFonts w:ascii="Wingdings" w:hAnsi="Wingdings" w:hint="default"/>
      </w:rPr>
    </w:lvl>
    <w:lvl w:ilvl="4" w:tplc="EE6C357C" w:tentative="1">
      <w:start w:val="1"/>
      <w:numFmt w:val="bullet"/>
      <w:lvlText w:val=""/>
      <w:lvlJc w:val="left"/>
      <w:pPr>
        <w:tabs>
          <w:tab w:val="num" w:pos="3600"/>
        </w:tabs>
        <w:ind w:left="3600" w:hanging="360"/>
      </w:pPr>
      <w:rPr>
        <w:rFonts w:ascii="Wingdings" w:hAnsi="Wingdings" w:hint="default"/>
      </w:rPr>
    </w:lvl>
    <w:lvl w:ilvl="5" w:tplc="2D58D0D8" w:tentative="1">
      <w:start w:val="1"/>
      <w:numFmt w:val="bullet"/>
      <w:lvlText w:val=""/>
      <w:lvlJc w:val="left"/>
      <w:pPr>
        <w:tabs>
          <w:tab w:val="num" w:pos="4320"/>
        </w:tabs>
        <w:ind w:left="4320" w:hanging="360"/>
      </w:pPr>
      <w:rPr>
        <w:rFonts w:ascii="Wingdings" w:hAnsi="Wingdings" w:hint="default"/>
      </w:rPr>
    </w:lvl>
    <w:lvl w:ilvl="6" w:tplc="6E22667C" w:tentative="1">
      <w:start w:val="1"/>
      <w:numFmt w:val="bullet"/>
      <w:lvlText w:val=""/>
      <w:lvlJc w:val="left"/>
      <w:pPr>
        <w:tabs>
          <w:tab w:val="num" w:pos="5040"/>
        </w:tabs>
        <w:ind w:left="5040" w:hanging="360"/>
      </w:pPr>
      <w:rPr>
        <w:rFonts w:ascii="Wingdings" w:hAnsi="Wingdings" w:hint="default"/>
      </w:rPr>
    </w:lvl>
    <w:lvl w:ilvl="7" w:tplc="2F7AE696" w:tentative="1">
      <w:start w:val="1"/>
      <w:numFmt w:val="bullet"/>
      <w:lvlText w:val=""/>
      <w:lvlJc w:val="left"/>
      <w:pPr>
        <w:tabs>
          <w:tab w:val="num" w:pos="5760"/>
        </w:tabs>
        <w:ind w:left="5760" w:hanging="360"/>
      </w:pPr>
      <w:rPr>
        <w:rFonts w:ascii="Wingdings" w:hAnsi="Wingdings" w:hint="default"/>
      </w:rPr>
    </w:lvl>
    <w:lvl w:ilvl="8" w:tplc="ADBA6E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76183A"/>
    <w:multiLevelType w:val="hybridMultilevel"/>
    <w:tmpl w:val="4F54D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40"/>
  </w:num>
  <w:num w:numId="12">
    <w:abstractNumId w:val="24"/>
  </w:num>
  <w:num w:numId="13">
    <w:abstractNumId w:val="1"/>
  </w:num>
  <w:num w:numId="14">
    <w:abstractNumId w:val="28"/>
  </w:num>
  <w:num w:numId="15">
    <w:abstractNumId w:val="14"/>
  </w:num>
  <w:num w:numId="16">
    <w:abstractNumId w:val="23"/>
  </w:num>
  <w:num w:numId="17">
    <w:abstractNumId w:val="4"/>
  </w:num>
  <w:num w:numId="18">
    <w:abstractNumId w:val="10"/>
  </w:num>
  <w:num w:numId="19">
    <w:abstractNumId w:val="36"/>
  </w:num>
  <w:num w:numId="20">
    <w:abstractNumId w:val="25"/>
  </w:num>
  <w:num w:numId="21">
    <w:abstractNumId w:val="34"/>
  </w:num>
  <w:num w:numId="22">
    <w:abstractNumId w:val="16"/>
  </w:num>
  <w:num w:numId="23">
    <w:abstractNumId w:val="0"/>
  </w:num>
  <w:num w:numId="24">
    <w:abstractNumId w:val="3"/>
  </w:num>
  <w:num w:numId="25">
    <w:abstractNumId w:val="41"/>
  </w:num>
  <w:num w:numId="26">
    <w:abstractNumId w:val="13"/>
  </w:num>
  <w:num w:numId="27">
    <w:abstractNumId w:val="39"/>
  </w:num>
  <w:num w:numId="28">
    <w:abstractNumId w:val="41"/>
  </w:num>
  <w:num w:numId="29">
    <w:abstractNumId w:val="12"/>
  </w:num>
  <w:num w:numId="30">
    <w:abstractNumId w:val="22"/>
  </w:num>
  <w:num w:numId="31">
    <w:abstractNumId w:val="32"/>
  </w:num>
  <w:num w:numId="32">
    <w:abstractNumId w:val="26"/>
  </w:num>
  <w:num w:numId="33">
    <w:abstractNumId w:val="30"/>
  </w:num>
  <w:num w:numId="34">
    <w:abstractNumId w:val="11"/>
  </w:num>
  <w:num w:numId="35">
    <w:abstractNumId w:val="21"/>
  </w:num>
  <w:num w:numId="36">
    <w:abstractNumId w:val="20"/>
  </w:num>
  <w:num w:numId="37">
    <w:abstractNumId w:val="7"/>
  </w:num>
  <w:num w:numId="38">
    <w:abstractNumId w:val="29"/>
  </w:num>
  <w:num w:numId="39">
    <w:abstractNumId w:val="27"/>
  </w:num>
  <w:num w:numId="40">
    <w:abstractNumId w:val="2"/>
  </w:num>
  <w:num w:numId="41">
    <w:abstractNumId w:val="15"/>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6"/>
  </w:num>
  <w:num w:numId="45">
    <w:abstractNumId w:val="35"/>
  </w:num>
  <w:num w:numId="46">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B75"/>
    <w:rsid w:val="000351EF"/>
    <w:rsid w:val="00035744"/>
    <w:rsid w:val="00035E3A"/>
    <w:rsid w:val="00035FFE"/>
    <w:rsid w:val="00036276"/>
    <w:rsid w:val="000371F4"/>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768"/>
    <w:rsid w:val="00043F26"/>
    <w:rsid w:val="00044B4C"/>
    <w:rsid w:val="00044D9A"/>
    <w:rsid w:val="000459BE"/>
    <w:rsid w:val="00045C28"/>
    <w:rsid w:val="00045E08"/>
    <w:rsid w:val="00046F38"/>
    <w:rsid w:val="0004771E"/>
    <w:rsid w:val="00047ADD"/>
    <w:rsid w:val="00050545"/>
    <w:rsid w:val="00050957"/>
    <w:rsid w:val="00050DAE"/>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5D6"/>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1C1"/>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1F2"/>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AB5"/>
    <w:rsid w:val="000E1B80"/>
    <w:rsid w:val="000E20E7"/>
    <w:rsid w:val="000E25DE"/>
    <w:rsid w:val="000E2726"/>
    <w:rsid w:val="000E2B1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0CA8"/>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5C7C"/>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A9F"/>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4DB2"/>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CAA"/>
    <w:rsid w:val="001B5E65"/>
    <w:rsid w:val="001B6746"/>
    <w:rsid w:val="001B7401"/>
    <w:rsid w:val="001B7745"/>
    <w:rsid w:val="001C054F"/>
    <w:rsid w:val="001C0CDA"/>
    <w:rsid w:val="001C186D"/>
    <w:rsid w:val="001C193A"/>
    <w:rsid w:val="001C1E4E"/>
    <w:rsid w:val="001C28C0"/>
    <w:rsid w:val="001C3104"/>
    <w:rsid w:val="001C37BA"/>
    <w:rsid w:val="001C4B85"/>
    <w:rsid w:val="001C5179"/>
    <w:rsid w:val="001C51A1"/>
    <w:rsid w:val="001C57E6"/>
    <w:rsid w:val="001C5B8F"/>
    <w:rsid w:val="001C6562"/>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3FCA"/>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97E"/>
    <w:rsid w:val="00254AEF"/>
    <w:rsid w:val="002558C7"/>
    <w:rsid w:val="00255AFA"/>
    <w:rsid w:val="00255EAD"/>
    <w:rsid w:val="002568BE"/>
    <w:rsid w:val="002577EC"/>
    <w:rsid w:val="00257DFA"/>
    <w:rsid w:val="0026077C"/>
    <w:rsid w:val="0026138A"/>
    <w:rsid w:val="0026139C"/>
    <w:rsid w:val="00261583"/>
    <w:rsid w:val="0026164D"/>
    <w:rsid w:val="00261947"/>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9FC"/>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C2C"/>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296"/>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7CA"/>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3D68"/>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495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051"/>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6A7"/>
    <w:rsid w:val="003F6981"/>
    <w:rsid w:val="003F6FBE"/>
    <w:rsid w:val="003F727B"/>
    <w:rsid w:val="003F77E2"/>
    <w:rsid w:val="004001C9"/>
    <w:rsid w:val="004004A6"/>
    <w:rsid w:val="0040071C"/>
    <w:rsid w:val="00400AD4"/>
    <w:rsid w:val="00400AE1"/>
    <w:rsid w:val="00401245"/>
    <w:rsid w:val="004013F3"/>
    <w:rsid w:val="00401418"/>
    <w:rsid w:val="004022CB"/>
    <w:rsid w:val="004023F2"/>
    <w:rsid w:val="004026E4"/>
    <w:rsid w:val="00404DD6"/>
    <w:rsid w:val="00405421"/>
    <w:rsid w:val="004056DE"/>
    <w:rsid w:val="00406096"/>
    <w:rsid w:val="00406132"/>
    <w:rsid w:val="004063B1"/>
    <w:rsid w:val="004073E7"/>
    <w:rsid w:val="00407681"/>
    <w:rsid w:val="00407B4B"/>
    <w:rsid w:val="00407BAA"/>
    <w:rsid w:val="00407D5E"/>
    <w:rsid w:val="00410167"/>
    <w:rsid w:val="00411C70"/>
    <w:rsid w:val="00411E05"/>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84D"/>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034"/>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1B0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1EC1"/>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2DCA"/>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CEB"/>
    <w:rsid w:val="00536D04"/>
    <w:rsid w:val="005370B9"/>
    <w:rsid w:val="00537411"/>
    <w:rsid w:val="005377D4"/>
    <w:rsid w:val="00537881"/>
    <w:rsid w:val="00537930"/>
    <w:rsid w:val="00537DF6"/>
    <w:rsid w:val="00540473"/>
    <w:rsid w:val="005408E3"/>
    <w:rsid w:val="00541698"/>
    <w:rsid w:val="00541A30"/>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69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3E7"/>
    <w:rsid w:val="005B44FA"/>
    <w:rsid w:val="005B458F"/>
    <w:rsid w:val="005B4D2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57B5"/>
    <w:rsid w:val="005E623E"/>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5F7F52"/>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2BB"/>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3F9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D8E"/>
    <w:rsid w:val="0069504A"/>
    <w:rsid w:val="0069543C"/>
    <w:rsid w:val="00695FEA"/>
    <w:rsid w:val="0069618B"/>
    <w:rsid w:val="00696C66"/>
    <w:rsid w:val="00696D97"/>
    <w:rsid w:val="00697BEB"/>
    <w:rsid w:val="00697C73"/>
    <w:rsid w:val="006A05A5"/>
    <w:rsid w:val="006A0CBB"/>
    <w:rsid w:val="006A1726"/>
    <w:rsid w:val="006A18AC"/>
    <w:rsid w:val="006A1CCF"/>
    <w:rsid w:val="006A291D"/>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807"/>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19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3048"/>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37952"/>
    <w:rsid w:val="007402F1"/>
    <w:rsid w:val="00740AD9"/>
    <w:rsid w:val="0074107A"/>
    <w:rsid w:val="007416D2"/>
    <w:rsid w:val="00741C0B"/>
    <w:rsid w:val="0074274A"/>
    <w:rsid w:val="0074307F"/>
    <w:rsid w:val="00743628"/>
    <w:rsid w:val="00743D37"/>
    <w:rsid w:val="0074402B"/>
    <w:rsid w:val="007445CA"/>
    <w:rsid w:val="00744C1F"/>
    <w:rsid w:val="0074532B"/>
    <w:rsid w:val="007456A3"/>
    <w:rsid w:val="00745705"/>
    <w:rsid w:val="007465BA"/>
    <w:rsid w:val="00747668"/>
    <w:rsid w:val="007504E2"/>
    <w:rsid w:val="00750FEE"/>
    <w:rsid w:val="00751650"/>
    <w:rsid w:val="00751D8B"/>
    <w:rsid w:val="00752322"/>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5C73"/>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1AC"/>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17C"/>
    <w:rsid w:val="007912D0"/>
    <w:rsid w:val="00791564"/>
    <w:rsid w:val="007917D4"/>
    <w:rsid w:val="00791A4B"/>
    <w:rsid w:val="007925CD"/>
    <w:rsid w:val="00792848"/>
    <w:rsid w:val="0079295D"/>
    <w:rsid w:val="00793017"/>
    <w:rsid w:val="00793F16"/>
    <w:rsid w:val="007940E6"/>
    <w:rsid w:val="007942AE"/>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9A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078A"/>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1E3"/>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715"/>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8B2"/>
    <w:rsid w:val="00846987"/>
    <w:rsid w:val="008472A5"/>
    <w:rsid w:val="008473E3"/>
    <w:rsid w:val="00847453"/>
    <w:rsid w:val="0085060C"/>
    <w:rsid w:val="008506C7"/>
    <w:rsid w:val="0085184D"/>
    <w:rsid w:val="00851BF7"/>
    <w:rsid w:val="00851D5E"/>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118"/>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377"/>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0C"/>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155"/>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2A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160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69BD"/>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1D"/>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6F4E"/>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CFD"/>
    <w:rsid w:val="00A40DAC"/>
    <w:rsid w:val="00A40E2D"/>
    <w:rsid w:val="00A4141F"/>
    <w:rsid w:val="00A41CC1"/>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04"/>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4BAD"/>
    <w:rsid w:val="00A7506F"/>
    <w:rsid w:val="00A75445"/>
    <w:rsid w:val="00A75888"/>
    <w:rsid w:val="00A75A43"/>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A32"/>
    <w:rsid w:val="00AA0A9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2C48"/>
    <w:rsid w:val="00AC2C7F"/>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1DB"/>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C40"/>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7"/>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408"/>
    <w:rsid w:val="00BE454B"/>
    <w:rsid w:val="00BE4AEE"/>
    <w:rsid w:val="00BE4EC8"/>
    <w:rsid w:val="00BE5C1E"/>
    <w:rsid w:val="00BE64A0"/>
    <w:rsid w:val="00BE6DE9"/>
    <w:rsid w:val="00BE703B"/>
    <w:rsid w:val="00BE7750"/>
    <w:rsid w:val="00BF03B6"/>
    <w:rsid w:val="00BF140D"/>
    <w:rsid w:val="00BF2130"/>
    <w:rsid w:val="00BF2B7D"/>
    <w:rsid w:val="00BF4225"/>
    <w:rsid w:val="00BF42DB"/>
    <w:rsid w:val="00BF509F"/>
    <w:rsid w:val="00BF556F"/>
    <w:rsid w:val="00BF58B4"/>
    <w:rsid w:val="00BF5D21"/>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37D"/>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323"/>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2E8E"/>
    <w:rsid w:val="00D23918"/>
    <w:rsid w:val="00D2416E"/>
    <w:rsid w:val="00D24630"/>
    <w:rsid w:val="00D24986"/>
    <w:rsid w:val="00D25054"/>
    <w:rsid w:val="00D25761"/>
    <w:rsid w:val="00D26066"/>
    <w:rsid w:val="00D265AB"/>
    <w:rsid w:val="00D27086"/>
    <w:rsid w:val="00D27253"/>
    <w:rsid w:val="00D27607"/>
    <w:rsid w:val="00D27D23"/>
    <w:rsid w:val="00D27EF6"/>
    <w:rsid w:val="00D27F36"/>
    <w:rsid w:val="00D313A1"/>
    <w:rsid w:val="00D313E1"/>
    <w:rsid w:val="00D31B20"/>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471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051"/>
    <w:rsid w:val="00DF058A"/>
    <w:rsid w:val="00DF0745"/>
    <w:rsid w:val="00DF0F05"/>
    <w:rsid w:val="00DF1EBF"/>
    <w:rsid w:val="00DF2029"/>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3E81"/>
    <w:rsid w:val="00E14449"/>
    <w:rsid w:val="00E1477D"/>
    <w:rsid w:val="00E149BC"/>
    <w:rsid w:val="00E14BCA"/>
    <w:rsid w:val="00E14FAC"/>
    <w:rsid w:val="00E15288"/>
    <w:rsid w:val="00E15752"/>
    <w:rsid w:val="00E15BE2"/>
    <w:rsid w:val="00E1610E"/>
    <w:rsid w:val="00E16B8C"/>
    <w:rsid w:val="00E16EFE"/>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19F7"/>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5F27"/>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B09"/>
    <w:rsid w:val="00E80D6A"/>
    <w:rsid w:val="00E81920"/>
    <w:rsid w:val="00E81C16"/>
    <w:rsid w:val="00E81FA7"/>
    <w:rsid w:val="00E82016"/>
    <w:rsid w:val="00E820E1"/>
    <w:rsid w:val="00E8231C"/>
    <w:rsid w:val="00E82F06"/>
    <w:rsid w:val="00E82F46"/>
    <w:rsid w:val="00E83EB0"/>
    <w:rsid w:val="00E844AD"/>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02E1"/>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68E"/>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042"/>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3D52"/>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0D7"/>
    <w:rsid w:val="00F94618"/>
    <w:rsid w:val="00F9565E"/>
    <w:rsid w:val="00F9577C"/>
    <w:rsid w:val="00F959E8"/>
    <w:rsid w:val="00F95BCF"/>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5F24"/>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34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A5"/>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ae"/>
    <w:next w:val="a0"/>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40"/>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a0"/>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0188569">
      <w:bodyDiv w:val="1"/>
      <w:marLeft w:val="0"/>
      <w:marRight w:val="0"/>
      <w:marTop w:val="0"/>
      <w:marBottom w:val="0"/>
      <w:divBdr>
        <w:top w:val="none" w:sz="0" w:space="0" w:color="auto"/>
        <w:left w:val="none" w:sz="0" w:space="0" w:color="auto"/>
        <w:bottom w:val="none" w:sz="0" w:space="0" w:color="auto"/>
        <w:right w:val="none" w:sz="0" w:space="0" w:color="auto"/>
      </w:divBdr>
      <w:divsChild>
        <w:div w:id="1730230484">
          <w:marLeft w:val="1080"/>
          <w:marRight w:val="0"/>
          <w:marTop w:val="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586803">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51A65D9-EFF9-4537-B780-1DA1622D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243</Words>
  <Characters>1386</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Xusheng Wei</cp:lastModifiedBy>
  <cp:revision>21</cp:revision>
  <cp:lastPrinted>2016-08-05T18:54:00Z</cp:lastPrinted>
  <dcterms:created xsi:type="dcterms:W3CDTF">2023-03-03T09:55:00Z</dcterms:created>
  <dcterms:modified xsi:type="dcterms:W3CDTF">2023-04-09T15:57:00Z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